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8E852" w14:textId="36289841" w:rsidR="00EF297B" w:rsidRPr="007F05E6" w:rsidRDefault="00EF297B" w:rsidP="00474F67">
      <w:pPr>
        <w:pStyle w:val="Unittitle"/>
      </w:pPr>
      <w:r>
        <w:t>10</w:t>
      </w:r>
      <w:r w:rsidR="000F37CE">
        <w:t>.</w:t>
      </w:r>
      <w:r>
        <w:t xml:space="preserve"> Digital technology in construction </w:t>
      </w:r>
    </w:p>
    <w:p w14:paraId="7FF0D960" w14:textId="6FCF8BEB" w:rsidR="00EF297B" w:rsidRPr="000F37CE" w:rsidRDefault="00EF297B" w:rsidP="000F37CE">
      <w:pPr>
        <w:pStyle w:val="Heading1"/>
      </w:pPr>
      <w:r w:rsidRPr="00E01F9C">
        <w:t>Multiple choice questions (tutor)</w:t>
      </w:r>
    </w:p>
    <w:p w14:paraId="55D04749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Which construction material has been developed to allow it to store electricity?</w:t>
      </w:r>
    </w:p>
    <w:p w14:paraId="324BAED6" w14:textId="77777777" w:rsidR="00EF297B" w:rsidRPr="001A6B7B" w:rsidRDefault="00EF297B" w:rsidP="000F37CE">
      <w:pPr>
        <w:pStyle w:val="Answer"/>
        <w:numPr>
          <w:ilvl w:val="0"/>
          <w:numId w:val="5"/>
        </w:numPr>
        <w:rPr>
          <w:color w:val="FF0000"/>
        </w:rPr>
      </w:pPr>
      <w:r w:rsidRPr="001A6B7B">
        <w:rPr>
          <w:color w:val="FF0000"/>
        </w:rPr>
        <w:t>Concrete</w:t>
      </w:r>
      <w:r>
        <w:rPr>
          <w:color w:val="FF0000"/>
        </w:rPr>
        <w:t>.</w:t>
      </w:r>
    </w:p>
    <w:p w14:paraId="1C7F1020" w14:textId="77777777" w:rsidR="00EF297B" w:rsidRDefault="00EF297B" w:rsidP="000F37CE">
      <w:pPr>
        <w:pStyle w:val="Answer"/>
        <w:numPr>
          <w:ilvl w:val="0"/>
          <w:numId w:val="5"/>
        </w:numPr>
      </w:pPr>
      <w:r>
        <w:t>Brick.</w:t>
      </w:r>
    </w:p>
    <w:p w14:paraId="519A60EF" w14:textId="77777777" w:rsidR="00EF297B" w:rsidRDefault="00EF297B" w:rsidP="000F37CE">
      <w:pPr>
        <w:pStyle w:val="Answer"/>
        <w:numPr>
          <w:ilvl w:val="0"/>
          <w:numId w:val="5"/>
        </w:numPr>
      </w:pPr>
      <w:r>
        <w:t>Stone.</w:t>
      </w:r>
    </w:p>
    <w:p w14:paraId="2A858B57" w14:textId="77777777" w:rsidR="00EF297B" w:rsidRDefault="00EF297B" w:rsidP="000F37CE">
      <w:pPr>
        <w:pStyle w:val="Answer"/>
        <w:numPr>
          <w:ilvl w:val="0"/>
          <w:numId w:val="5"/>
        </w:numPr>
      </w:pPr>
      <w:r>
        <w:t xml:space="preserve">Timber. </w:t>
      </w:r>
    </w:p>
    <w:p w14:paraId="603F4C44" w14:textId="77777777" w:rsidR="00EF297B" w:rsidRDefault="00EF297B" w:rsidP="000F37CE">
      <w:pPr>
        <w:pStyle w:val="Answer"/>
        <w:ind w:left="0"/>
      </w:pPr>
    </w:p>
    <w:p w14:paraId="775DA75D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does BIM stand for?</w:t>
      </w:r>
    </w:p>
    <w:p w14:paraId="5EEA92BE" w14:textId="77777777" w:rsidR="00EF297B" w:rsidRDefault="00EF297B" w:rsidP="000F37CE">
      <w:pPr>
        <w:pStyle w:val="Answer"/>
        <w:numPr>
          <w:ilvl w:val="0"/>
          <w:numId w:val="6"/>
        </w:numPr>
      </w:pPr>
      <w:r>
        <w:t>Built in moments.</w:t>
      </w:r>
    </w:p>
    <w:p w14:paraId="680C7BE1" w14:textId="77777777" w:rsidR="00EF297B" w:rsidRDefault="00EF297B" w:rsidP="000F37CE">
      <w:pPr>
        <w:pStyle w:val="Answer"/>
        <w:numPr>
          <w:ilvl w:val="0"/>
          <w:numId w:val="6"/>
        </w:numPr>
      </w:pPr>
      <w:r>
        <w:t>Building information modelling.</w:t>
      </w:r>
    </w:p>
    <w:p w14:paraId="41F9666B" w14:textId="77777777" w:rsidR="00EF297B" w:rsidRPr="00322543" w:rsidRDefault="00EF297B" w:rsidP="000F37CE">
      <w:pPr>
        <w:pStyle w:val="Answer"/>
        <w:numPr>
          <w:ilvl w:val="0"/>
          <w:numId w:val="6"/>
        </w:numPr>
        <w:rPr>
          <w:color w:val="FF0000"/>
        </w:rPr>
      </w:pPr>
      <w:r w:rsidRPr="00322543">
        <w:rPr>
          <w:color w:val="FF0000"/>
        </w:rPr>
        <w:t>Building information management</w:t>
      </w:r>
      <w:r>
        <w:rPr>
          <w:color w:val="FF0000"/>
        </w:rPr>
        <w:t>.</w:t>
      </w:r>
      <w:r w:rsidRPr="00322543">
        <w:rPr>
          <w:color w:val="FF0000"/>
        </w:rPr>
        <w:t xml:space="preserve"> </w:t>
      </w:r>
    </w:p>
    <w:p w14:paraId="17DADE21" w14:textId="77777777" w:rsidR="00EF297B" w:rsidRDefault="00EF297B" w:rsidP="000F37CE">
      <w:pPr>
        <w:pStyle w:val="Answer"/>
        <w:numPr>
          <w:ilvl w:val="0"/>
          <w:numId w:val="6"/>
        </w:numPr>
      </w:pPr>
      <w:r>
        <w:t xml:space="preserve">Built in manufacturing.  </w:t>
      </w:r>
    </w:p>
    <w:p w14:paraId="428867DD" w14:textId="77777777" w:rsidR="00EF297B" w:rsidRDefault="00EF297B" w:rsidP="000F37CE">
      <w:pPr>
        <w:pStyle w:val="Answer"/>
        <w:ind w:left="0"/>
      </w:pPr>
    </w:p>
    <w:p w14:paraId="060554E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15966CDF" w14:textId="2C5C576D" w:rsidR="00EF297B" w:rsidRDefault="00EF297B" w:rsidP="000F37CE">
      <w:pPr>
        <w:pStyle w:val="Answer"/>
        <w:numPr>
          <w:ilvl w:val="0"/>
          <w:numId w:val="7"/>
        </w:numPr>
      </w:pPr>
      <w:r>
        <w:t xml:space="preserve">Building automation system. </w:t>
      </w:r>
    </w:p>
    <w:p w14:paraId="46DB69C6" w14:textId="46695ACF" w:rsidR="00EF297B" w:rsidRDefault="00EF297B" w:rsidP="000F37CE">
      <w:pPr>
        <w:pStyle w:val="Answer"/>
        <w:numPr>
          <w:ilvl w:val="0"/>
          <w:numId w:val="7"/>
        </w:numPr>
      </w:pPr>
      <w:r>
        <w:t xml:space="preserve">Building management system. </w:t>
      </w:r>
    </w:p>
    <w:p w14:paraId="6A75A4B2" w14:textId="52CD8918" w:rsidR="00EF297B" w:rsidRDefault="00EF297B" w:rsidP="000F37CE">
      <w:pPr>
        <w:pStyle w:val="Answer"/>
        <w:numPr>
          <w:ilvl w:val="0"/>
          <w:numId w:val="7"/>
        </w:numPr>
      </w:pPr>
      <w:r w:rsidRPr="00564E68">
        <w:rPr>
          <w:color w:val="FF0000"/>
        </w:rPr>
        <w:t>Smart building asset management</w:t>
      </w:r>
      <w:r>
        <w:rPr>
          <w:color w:val="FF0000"/>
        </w:rPr>
        <w:t>.</w:t>
      </w:r>
      <w:r w:rsidRPr="00564E68">
        <w:rPr>
          <w:color w:val="FF0000"/>
        </w:rPr>
        <w:t xml:space="preserve"> </w:t>
      </w:r>
    </w:p>
    <w:p w14:paraId="3E3C43B7" w14:textId="32114C04" w:rsidR="00EF297B" w:rsidRDefault="00EF297B" w:rsidP="000F37CE">
      <w:pPr>
        <w:pStyle w:val="Answer"/>
        <w:numPr>
          <w:ilvl w:val="0"/>
          <w:numId w:val="7"/>
        </w:numPr>
      </w:pPr>
      <w:r>
        <w:t xml:space="preserve">Smart maintenance system. </w:t>
      </w:r>
    </w:p>
    <w:p w14:paraId="28FE9168" w14:textId="77777777" w:rsidR="00EF297B" w:rsidRDefault="00EF297B" w:rsidP="000F37CE">
      <w:pPr>
        <w:pStyle w:val="Answer"/>
        <w:ind w:left="360"/>
      </w:pPr>
    </w:p>
    <w:p w14:paraId="491D190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562183">
        <w:rPr>
          <w:noProof/>
        </w:rPr>
        <w:drawing>
          <wp:anchor distT="0" distB="0" distL="114300" distR="114300" simplePos="0" relativeHeight="251659264" behindDoc="0" locked="0" layoutInCell="1" allowOverlap="1" wp14:anchorId="773DDB0C" wp14:editId="1B09484F">
            <wp:simplePos x="0" y="0"/>
            <wp:positionH relativeFrom="column">
              <wp:posOffset>234315</wp:posOffset>
            </wp:positionH>
            <wp:positionV relativeFrom="paragraph">
              <wp:posOffset>307975</wp:posOffset>
            </wp:positionV>
            <wp:extent cx="3048000" cy="2033016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7C55D7A3" w14:textId="77777777" w:rsidR="00EF297B" w:rsidRDefault="00EF297B" w:rsidP="000F37CE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043E8DF7" w14:textId="69D653C3" w:rsidR="00EF297B" w:rsidRDefault="00EF297B" w:rsidP="000F37CE">
      <w:pPr>
        <w:pStyle w:val="Answer"/>
        <w:numPr>
          <w:ilvl w:val="0"/>
          <w:numId w:val="8"/>
        </w:numPr>
      </w:pPr>
      <w:r>
        <w:t xml:space="preserve">UAV. </w:t>
      </w:r>
    </w:p>
    <w:p w14:paraId="6ED8F90C" w14:textId="5E58484A" w:rsidR="00EF297B" w:rsidRDefault="00EF297B" w:rsidP="000F37CE">
      <w:pPr>
        <w:pStyle w:val="Answer"/>
        <w:numPr>
          <w:ilvl w:val="0"/>
          <w:numId w:val="8"/>
        </w:numPr>
      </w:pPr>
      <w:r>
        <w:t xml:space="preserve">Plumb line.  </w:t>
      </w:r>
    </w:p>
    <w:p w14:paraId="14D723AB" w14:textId="7BDA20A9" w:rsidR="00EF297B" w:rsidRDefault="00EF297B" w:rsidP="000F37CE">
      <w:pPr>
        <w:pStyle w:val="Answer"/>
        <w:numPr>
          <w:ilvl w:val="0"/>
          <w:numId w:val="8"/>
        </w:numPr>
      </w:pPr>
      <w:r>
        <w:rPr>
          <w:color w:val="FF0000"/>
        </w:rPr>
        <w:t xml:space="preserve">Rotary laser level. </w:t>
      </w:r>
      <w:r w:rsidRPr="00564E68">
        <w:rPr>
          <w:color w:val="FF0000"/>
        </w:rPr>
        <w:t xml:space="preserve"> </w:t>
      </w:r>
    </w:p>
    <w:p w14:paraId="1C801696" w14:textId="7A23F52B" w:rsidR="00EF297B" w:rsidRDefault="00EF297B" w:rsidP="000F37CE">
      <w:pPr>
        <w:pStyle w:val="Answer"/>
        <w:numPr>
          <w:ilvl w:val="0"/>
          <w:numId w:val="8"/>
        </w:numPr>
      </w:pPr>
      <w:r>
        <w:t xml:space="preserve">Spirit level.  </w:t>
      </w:r>
    </w:p>
    <w:p w14:paraId="78EF4C8F" w14:textId="77777777" w:rsidR="00EF297B" w:rsidRDefault="00EF297B" w:rsidP="000F37CE">
      <w:pPr>
        <w:pStyle w:val="Answer"/>
        <w:ind w:left="0"/>
      </w:pPr>
    </w:p>
    <w:p w14:paraId="0F590283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lastRenderedPageBreak/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64C2191B" w14:textId="4D394F9F" w:rsidR="00EF297B" w:rsidRDefault="00EF297B" w:rsidP="000F37CE">
      <w:pPr>
        <w:pStyle w:val="Answer"/>
        <w:numPr>
          <w:ilvl w:val="0"/>
          <w:numId w:val="9"/>
        </w:numPr>
      </w:pPr>
      <w:r>
        <w:t>LiDAR.</w:t>
      </w:r>
    </w:p>
    <w:p w14:paraId="0549FF86" w14:textId="2AB06B18" w:rsidR="00EF297B" w:rsidRDefault="00EF297B" w:rsidP="000F37CE">
      <w:pPr>
        <w:pStyle w:val="Answer"/>
        <w:numPr>
          <w:ilvl w:val="0"/>
          <w:numId w:val="9"/>
        </w:numPr>
      </w:pPr>
      <w:r w:rsidRPr="00DF656D">
        <w:rPr>
          <w:color w:val="FF0000"/>
        </w:rPr>
        <w:t>Photogrammetry</w:t>
      </w:r>
      <w:r>
        <w:rPr>
          <w:color w:val="FF0000"/>
        </w:rPr>
        <w:t>.</w:t>
      </w:r>
      <w:r w:rsidRPr="00DF656D">
        <w:rPr>
          <w:color w:val="FF0000"/>
        </w:rPr>
        <w:t xml:space="preserve"> </w:t>
      </w:r>
    </w:p>
    <w:p w14:paraId="02DC5B93" w14:textId="4D093383" w:rsidR="00EF297B" w:rsidRDefault="00EF297B" w:rsidP="000F37CE">
      <w:pPr>
        <w:pStyle w:val="Answer"/>
        <w:numPr>
          <w:ilvl w:val="0"/>
          <w:numId w:val="9"/>
        </w:numPr>
      </w:pPr>
      <w:r>
        <w:t xml:space="preserve">Virtual reality. </w:t>
      </w:r>
    </w:p>
    <w:p w14:paraId="5AB1CA1A" w14:textId="750A007A" w:rsidR="00EF297B" w:rsidRDefault="00EF297B" w:rsidP="000F37CE">
      <w:pPr>
        <w:pStyle w:val="Answer"/>
        <w:numPr>
          <w:ilvl w:val="0"/>
          <w:numId w:val="9"/>
        </w:numPr>
      </w:pPr>
      <w:r>
        <w:t xml:space="preserve">Augmented reality. </w:t>
      </w:r>
    </w:p>
    <w:p w14:paraId="71A32E06" w14:textId="77777777" w:rsidR="00EF297B" w:rsidRDefault="00EF297B" w:rsidP="000F37CE">
      <w:pPr>
        <w:pStyle w:val="Answer"/>
        <w:ind w:left="0"/>
      </w:pPr>
    </w:p>
    <w:p w14:paraId="1C29803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digital engineering technology </w:t>
      </w:r>
      <w:r w:rsidRPr="00C167AC">
        <w:t xml:space="preserve">is the overlaying of </w:t>
      </w:r>
      <w:proofErr w:type="gramStart"/>
      <w:r w:rsidRPr="00C167AC">
        <w:t>digitally-created</w:t>
      </w:r>
      <w:proofErr w:type="gramEnd"/>
      <w:r w:rsidRPr="00C167AC">
        <w:t xml:space="preserve">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7F285DF9" w14:textId="79A62285" w:rsidR="00EF297B" w:rsidRDefault="00EF297B" w:rsidP="000F37CE">
      <w:pPr>
        <w:pStyle w:val="Answer"/>
        <w:numPr>
          <w:ilvl w:val="0"/>
          <w:numId w:val="10"/>
        </w:numPr>
      </w:pPr>
      <w:r>
        <w:t>LiDAR.</w:t>
      </w:r>
    </w:p>
    <w:p w14:paraId="4AAA08CD" w14:textId="758737F5" w:rsidR="00EF297B" w:rsidRPr="0062521C" w:rsidRDefault="00EF297B" w:rsidP="000F37CE">
      <w:pPr>
        <w:pStyle w:val="Answer"/>
        <w:numPr>
          <w:ilvl w:val="0"/>
          <w:numId w:val="10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78207750" w14:textId="5F7AA4B8" w:rsidR="00EF297B" w:rsidRDefault="00EF297B" w:rsidP="000F37CE">
      <w:pPr>
        <w:pStyle w:val="Answer"/>
        <w:numPr>
          <w:ilvl w:val="0"/>
          <w:numId w:val="10"/>
        </w:numPr>
      </w:pPr>
      <w:r>
        <w:t xml:space="preserve">3D scanning.  </w:t>
      </w:r>
    </w:p>
    <w:p w14:paraId="108E25E9" w14:textId="7F0E0447" w:rsidR="00EF297B" w:rsidRDefault="00EF297B" w:rsidP="000F37CE">
      <w:pPr>
        <w:pStyle w:val="Answer"/>
        <w:numPr>
          <w:ilvl w:val="0"/>
          <w:numId w:val="10"/>
        </w:numPr>
      </w:pPr>
      <w:r w:rsidRPr="0062521C">
        <w:rPr>
          <w:color w:val="FF0000"/>
        </w:rPr>
        <w:t>Augmented reality</w:t>
      </w:r>
      <w:r>
        <w:rPr>
          <w:color w:val="FF0000"/>
        </w:rPr>
        <w:t>.</w:t>
      </w:r>
      <w:r w:rsidRPr="0062521C">
        <w:rPr>
          <w:color w:val="FF0000"/>
        </w:rPr>
        <w:t xml:space="preserve"> </w:t>
      </w:r>
    </w:p>
    <w:p w14:paraId="38511A36" w14:textId="77777777" w:rsidR="00EF297B" w:rsidRDefault="00EF297B" w:rsidP="000F37CE">
      <w:pPr>
        <w:pStyle w:val="Answer"/>
        <w:ind w:left="0"/>
      </w:pPr>
    </w:p>
    <w:p w14:paraId="1A6756CC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09798709" w14:textId="4EC9C7EF" w:rsidR="00EF297B" w:rsidRDefault="00EF297B" w:rsidP="000F37CE">
      <w:pPr>
        <w:pStyle w:val="Answer"/>
        <w:numPr>
          <w:ilvl w:val="0"/>
          <w:numId w:val="11"/>
        </w:numPr>
      </w:pPr>
      <w:r w:rsidRPr="00AE7088">
        <w:rPr>
          <w:color w:val="FF0000"/>
        </w:rPr>
        <w:t>LiDAR</w:t>
      </w:r>
      <w:r>
        <w:rPr>
          <w:color w:val="FF0000"/>
        </w:rPr>
        <w:t>.</w:t>
      </w:r>
    </w:p>
    <w:p w14:paraId="163E1D38" w14:textId="2E07EF25" w:rsidR="00EF297B" w:rsidRDefault="00EF297B" w:rsidP="000F37CE">
      <w:pPr>
        <w:pStyle w:val="Answer"/>
        <w:numPr>
          <w:ilvl w:val="0"/>
          <w:numId w:val="11"/>
        </w:numPr>
      </w:pPr>
      <w:r w:rsidRPr="00AE7088">
        <w:t>Augmented reality</w:t>
      </w:r>
      <w:r>
        <w:t>.</w:t>
      </w:r>
    </w:p>
    <w:p w14:paraId="67F3A29E" w14:textId="016E37AF" w:rsidR="00EF297B" w:rsidRDefault="00EF297B" w:rsidP="000F37CE">
      <w:pPr>
        <w:pStyle w:val="Answer"/>
        <w:numPr>
          <w:ilvl w:val="0"/>
          <w:numId w:val="11"/>
        </w:numPr>
      </w:pPr>
      <w:r>
        <w:t xml:space="preserve">3D scanning.  </w:t>
      </w:r>
    </w:p>
    <w:p w14:paraId="08B266DC" w14:textId="7C5AF4DC" w:rsidR="00EF297B" w:rsidRDefault="00EF297B" w:rsidP="000F37CE">
      <w:pPr>
        <w:pStyle w:val="Answer"/>
        <w:numPr>
          <w:ilvl w:val="0"/>
          <w:numId w:val="11"/>
        </w:numPr>
      </w:pPr>
      <w:r>
        <w:t>Virtual reality.</w:t>
      </w:r>
    </w:p>
    <w:p w14:paraId="3F20C922" w14:textId="77777777" w:rsidR="00EF297B" w:rsidRDefault="00EF297B" w:rsidP="000F37CE">
      <w:pPr>
        <w:pStyle w:val="Answer"/>
        <w:ind w:left="360"/>
      </w:pPr>
    </w:p>
    <w:p w14:paraId="67D0F491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is the term used to describe a network of internet connected devices able to collect and exchange data?</w:t>
      </w:r>
    </w:p>
    <w:p w14:paraId="564348FF" w14:textId="77777777" w:rsidR="00EF297B" w:rsidRDefault="00EF297B" w:rsidP="000F37CE">
      <w:pPr>
        <w:pStyle w:val="Answer"/>
        <w:numPr>
          <w:ilvl w:val="0"/>
          <w:numId w:val="12"/>
        </w:numPr>
      </w:pPr>
      <w:r>
        <w:t>Internet router.</w:t>
      </w:r>
    </w:p>
    <w:p w14:paraId="6E54552C" w14:textId="77777777" w:rsidR="00EF297B" w:rsidRPr="009C5C72" w:rsidRDefault="00EF297B" w:rsidP="000F37CE">
      <w:pPr>
        <w:pStyle w:val="Answer"/>
        <w:numPr>
          <w:ilvl w:val="0"/>
          <w:numId w:val="12"/>
        </w:numPr>
        <w:rPr>
          <w:color w:val="FF0000"/>
        </w:rPr>
      </w:pPr>
      <w:r w:rsidRPr="009C5C72">
        <w:rPr>
          <w:color w:val="FF0000"/>
        </w:rPr>
        <w:t>Internet of things</w:t>
      </w:r>
      <w:r>
        <w:rPr>
          <w:color w:val="FF0000"/>
        </w:rPr>
        <w:t>.</w:t>
      </w:r>
    </w:p>
    <w:p w14:paraId="34546076" w14:textId="77777777" w:rsidR="00EF297B" w:rsidRDefault="00EF297B" w:rsidP="000F37CE">
      <w:pPr>
        <w:pStyle w:val="Answer"/>
        <w:numPr>
          <w:ilvl w:val="0"/>
          <w:numId w:val="12"/>
        </w:numPr>
      </w:pPr>
      <w:r>
        <w:t>Artificial intelligence.</w:t>
      </w:r>
    </w:p>
    <w:p w14:paraId="240562DD" w14:textId="77777777" w:rsidR="00EF297B" w:rsidRDefault="00EF297B" w:rsidP="000F37CE">
      <w:pPr>
        <w:pStyle w:val="Answer"/>
        <w:numPr>
          <w:ilvl w:val="0"/>
          <w:numId w:val="12"/>
        </w:numPr>
      </w:pPr>
      <w:r>
        <w:t xml:space="preserve">Smart learning. </w:t>
      </w:r>
    </w:p>
    <w:p w14:paraId="7DAE8382" w14:textId="77777777" w:rsidR="00EF297B" w:rsidRDefault="00EF297B" w:rsidP="000F37CE">
      <w:pPr>
        <w:pStyle w:val="Answer"/>
        <w:ind w:left="0"/>
      </w:pPr>
    </w:p>
    <w:p w14:paraId="2AF8208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0C043F66" w14:textId="63FB626C" w:rsidR="00EF297B" w:rsidRDefault="00EF297B" w:rsidP="000F37CE">
      <w:pPr>
        <w:pStyle w:val="Answer"/>
        <w:numPr>
          <w:ilvl w:val="0"/>
          <w:numId w:val="13"/>
        </w:numPr>
      </w:pPr>
      <w:r>
        <w:rPr>
          <w:color w:val="FF0000"/>
        </w:rPr>
        <w:t xml:space="preserve">Smart maintenance. </w:t>
      </w:r>
    </w:p>
    <w:p w14:paraId="1A00DE8F" w14:textId="3DFBBD13" w:rsidR="00EF297B" w:rsidRDefault="00EF297B" w:rsidP="000F37CE">
      <w:pPr>
        <w:pStyle w:val="Answer"/>
        <w:numPr>
          <w:ilvl w:val="0"/>
          <w:numId w:val="13"/>
        </w:numPr>
      </w:pPr>
      <w:r>
        <w:t xml:space="preserve">Planned maintenance. </w:t>
      </w:r>
    </w:p>
    <w:p w14:paraId="2E66D7C3" w14:textId="7D9154B2" w:rsidR="00EF297B" w:rsidRDefault="00EF297B" w:rsidP="000F37CE">
      <w:pPr>
        <w:pStyle w:val="Answer"/>
        <w:numPr>
          <w:ilvl w:val="0"/>
          <w:numId w:val="13"/>
        </w:numPr>
      </w:pPr>
      <w:r>
        <w:t xml:space="preserve">Reactive maintenance.   </w:t>
      </w:r>
    </w:p>
    <w:p w14:paraId="3A701614" w14:textId="4B6B25DA" w:rsidR="00EF297B" w:rsidRDefault="00EF297B" w:rsidP="000F37CE">
      <w:pPr>
        <w:pStyle w:val="Answer"/>
        <w:numPr>
          <w:ilvl w:val="0"/>
          <w:numId w:val="13"/>
        </w:numPr>
      </w:pPr>
      <w:r>
        <w:t xml:space="preserve">Corrective maintenance. </w:t>
      </w:r>
    </w:p>
    <w:p w14:paraId="790BC69E" w14:textId="77777777" w:rsidR="00EF297B" w:rsidRDefault="00EF297B" w:rsidP="000F37CE">
      <w:pPr>
        <w:pStyle w:val="Answer"/>
        <w:ind w:left="0"/>
      </w:pPr>
    </w:p>
    <w:p w14:paraId="53CF94EE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5D916047" w14:textId="6926DD26" w:rsidR="00EF297B" w:rsidRDefault="00EF297B" w:rsidP="000F37CE">
      <w:pPr>
        <w:pStyle w:val="Answer"/>
        <w:numPr>
          <w:ilvl w:val="0"/>
          <w:numId w:val="14"/>
        </w:numPr>
      </w:pPr>
      <w:r>
        <w:t xml:space="preserve">Asset mapping. </w:t>
      </w:r>
    </w:p>
    <w:p w14:paraId="2D275A43" w14:textId="12FEF0F8" w:rsidR="00EF297B" w:rsidRPr="0062521C" w:rsidRDefault="00EF297B" w:rsidP="000F37CE">
      <w:pPr>
        <w:pStyle w:val="Answer"/>
        <w:numPr>
          <w:ilvl w:val="0"/>
          <w:numId w:val="14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59BE8758" w14:textId="596F1EBA" w:rsidR="00EF297B" w:rsidRDefault="00EF297B" w:rsidP="000F37CE">
      <w:pPr>
        <w:pStyle w:val="Answer"/>
        <w:numPr>
          <w:ilvl w:val="0"/>
          <w:numId w:val="14"/>
        </w:numPr>
      </w:pPr>
      <w:r>
        <w:t xml:space="preserve">3D modelling.  </w:t>
      </w:r>
    </w:p>
    <w:p w14:paraId="7D5B0DFC" w14:textId="16FAAE19" w:rsidR="00EF297B" w:rsidRDefault="00EF297B" w:rsidP="000F37CE">
      <w:pPr>
        <w:pStyle w:val="Answer"/>
        <w:numPr>
          <w:ilvl w:val="0"/>
          <w:numId w:val="14"/>
        </w:numPr>
      </w:pPr>
      <w:r w:rsidRPr="00AE30FC">
        <w:rPr>
          <w:color w:val="FF0000"/>
        </w:rPr>
        <w:t xml:space="preserve">Structural </w:t>
      </w:r>
      <w:r>
        <w:rPr>
          <w:color w:val="FF0000"/>
        </w:rPr>
        <w:t>a</w:t>
      </w:r>
      <w:r w:rsidRPr="00AE30FC">
        <w:rPr>
          <w:color w:val="FF0000"/>
        </w:rPr>
        <w:t>nalysis </w:t>
      </w:r>
      <w:r>
        <w:rPr>
          <w:color w:val="FF0000"/>
        </w:rPr>
        <w:t>s</w:t>
      </w:r>
      <w:r w:rsidRPr="00AE30FC">
        <w:rPr>
          <w:color w:val="FF0000"/>
        </w:rPr>
        <w:t>imulations</w:t>
      </w:r>
      <w:r>
        <w:rPr>
          <w:color w:val="FF0000"/>
        </w:rPr>
        <w:t>.</w:t>
      </w:r>
    </w:p>
    <w:p w14:paraId="293486A4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lastRenderedPageBreak/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5F1E126D" w14:textId="7BDC216C" w:rsidR="00EF297B" w:rsidRDefault="00EF297B" w:rsidP="000F37CE">
      <w:pPr>
        <w:pStyle w:val="Answer"/>
        <w:numPr>
          <w:ilvl w:val="0"/>
          <w:numId w:val="15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1FB5B910" w14:textId="46FB270B" w:rsidR="00EF297B" w:rsidRPr="009D651D" w:rsidRDefault="00EF297B" w:rsidP="000F37CE">
      <w:pPr>
        <w:pStyle w:val="Answer"/>
        <w:numPr>
          <w:ilvl w:val="0"/>
          <w:numId w:val="15"/>
        </w:numPr>
        <w:rPr>
          <w:color w:val="FF0000"/>
        </w:rPr>
      </w:pPr>
      <w:r w:rsidRPr="009D651D">
        <w:rPr>
          <w:color w:val="FF0000"/>
        </w:rPr>
        <w:t>Vertical, horizontal angles and the slope distance</w:t>
      </w:r>
      <w:r>
        <w:rPr>
          <w:color w:val="FF0000"/>
        </w:rPr>
        <w:t>.</w:t>
      </w:r>
    </w:p>
    <w:p w14:paraId="19897002" w14:textId="2C159FBF" w:rsidR="00EF297B" w:rsidRDefault="00EF297B" w:rsidP="000F37CE">
      <w:pPr>
        <w:pStyle w:val="Answer"/>
        <w:numPr>
          <w:ilvl w:val="0"/>
          <w:numId w:val="15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489AC45C" w14:textId="549E388E" w:rsidR="00EF297B" w:rsidRDefault="00EF297B" w:rsidP="000F37CE">
      <w:pPr>
        <w:pStyle w:val="Answer"/>
        <w:numPr>
          <w:ilvl w:val="0"/>
          <w:numId w:val="15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746BC9C5" w14:textId="77777777" w:rsidR="00EF297B" w:rsidRDefault="00EF297B" w:rsidP="000F37CE">
      <w:pPr>
        <w:pStyle w:val="Answer"/>
        <w:ind w:left="0"/>
      </w:pPr>
    </w:p>
    <w:p w14:paraId="66288E4A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In digital technology, what does the acronym GPS stand for? </w:t>
      </w:r>
    </w:p>
    <w:p w14:paraId="3CE7934F" w14:textId="3EB460FC" w:rsidR="00EF297B" w:rsidRPr="00C737A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FF0000"/>
          <w:kern w:val="24"/>
        </w:rPr>
      </w:pPr>
      <w:r w:rsidRPr="00C737A9">
        <w:rPr>
          <w:rFonts w:eastAsia="MS PGothic" w:cs="MS PGothic"/>
          <w:color w:val="FF0000"/>
          <w:kern w:val="24"/>
        </w:rPr>
        <w:t>Global positioning system</w:t>
      </w:r>
      <w:r>
        <w:rPr>
          <w:rFonts w:eastAsia="MS PGothic" w:cs="MS PGothic"/>
          <w:color w:val="FF0000"/>
          <w:kern w:val="24"/>
        </w:rPr>
        <w:t>.</w:t>
      </w:r>
      <w:r w:rsidRPr="00C737A9">
        <w:rPr>
          <w:rFonts w:eastAsia="MS PGothic" w:cs="MS PGothic"/>
          <w:color w:val="FF0000"/>
          <w:kern w:val="24"/>
        </w:rPr>
        <w:t xml:space="preserve"> </w:t>
      </w:r>
    </w:p>
    <w:p w14:paraId="1B0B2328" w14:textId="28F97B4A" w:rsidR="00EF297B" w:rsidRPr="00D15F5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155066C3" w14:textId="05FB9443" w:rsidR="00EF297B" w:rsidRPr="00D15F59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48830747" w14:textId="1F7381AB" w:rsidR="00EF297B" w:rsidRDefault="00EF297B" w:rsidP="000F37CE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65BB10B9" w14:textId="77777777" w:rsidR="00EF297B" w:rsidRDefault="00EF297B" w:rsidP="000F37CE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547D728E" w14:textId="77777777" w:rsidR="00EF297B" w:rsidRPr="00635224" w:rsidRDefault="00EF297B" w:rsidP="000F37CE">
      <w:pPr>
        <w:pStyle w:val="Answer"/>
        <w:numPr>
          <w:ilvl w:val="0"/>
          <w:numId w:val="4"/>
        </w:numPr>
        <w:ind w:left="360"/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</w:t>
      </w:r>
      <w:proofErr w:type="spellStart"/>
      <w:r w:rsidRPr="00635224">
        <w:rPr>
          <w:rFonts w:eastAsia="MS PGothic" w:cs="MS PGothic"/>
          <w:color w:val="000000"/>
          <w:kern w:val="24"/>
        </w:rPr>
        <w:t>bioptic</w:t>
      </w:r>
      <w:proofErr w:type="spellEnd"/>
      <w:r w:rsidRPr="00635224">
        <w:rPr>
          <w:rFonts w:eastAsia="MS PGothic" w:cs="MS PGothic"/>
          <w:color w:val="000000"/>
          <w:kern w:val="24"/>
        </w:rPr>
        <w:t xml:space="preserve">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6BA09A42" w14:textId="26630A3E" w:rsidR="00EF297B" w:rsidRDefault="00EF297B" w:rsidP="000F37CE">
      <w:pPr>
        <w:pStyle w:val="Answer"/>
        <w:numPr>
          <w:ilvl w:val="0"/>
          <w:numId w:val="17"/>
        </w:numPr>
      </w:pPr>
      <w:r>
        <w:t xml:space="preserve">Asset mapping. </w:t>
      </w:r>
    </w:p>
    <w:p w14:paraId="0B4ACCAB" w14:textId="408CBCC6" w:rsidR="00EF297B" w:rsidRPr="0062521C" w:rsidRDefault="00EF297B" w:rsidP="000F37CE">
      <w:pPr>
        <w:pStyle w:val="Answer"/>
        <w:numPr>
          <w:ilvl w:val="0"/>
          <w:numId w:val="17"/>
        </w:numPr>
      </w:pPr>
      <w:r>
        <w:t xml:space="preserve">Digital SLR. </w:t>
      </w:r>
    </w:p>
    <w:p w14:paraId="4F9A64CE" w14:textId="7232C002" w:rsidR="00EF297B" w:rsidRDefault="00EF297B" w:rsidP="000F37CE">
      <w:pPr>
        <w:pStyle w:val="Answer"/>
        <w:numPr>
          <w:ilvl w:val="0"/>
          <w:numId w:val="17"/>
        </w:numPr>
      </w:pPr>
      <w:r>
        <w:t xml:space="preserve">Printer.  </w:t>
      </w:r>
    </w:p>
    <w:p w14:paraId="711A24E0" w14:textId="1FFD02E4" w:rsidR="00EF297B" w:rsidRDefault="00EF297B" w:rsidP="000F37CE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 xml:space="preserve">Scanner. </w:t>
      </w:r>
    </w:p>
    <w:p w14:paraId="130590C0" w14:textId="77777777" w:rsidR="00EF297B" w:rsidRDefault="00EF297B" w:rsidP="000F37CE">
      <w:pPr>
        <w:pStyle w:val="Answer"/>
        <w:ind w:left="360"/>
      </w:pPr>
    </w:p>
    <w:p w14:paraId="578ED477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1D79B459" w14:textId="3644CFEF" w:rsidR="00EF297B" w:rsidRDefault="00EF297B" w:rsidP="000F37CE">
      <w:pPr>
        <w:pStyle w:val="Answer"/>
        <w:numPr>
          <w:ilvl w:val="0"/>
          <w:numId w:val="18"/>
        </w:numPr>
      </w:pPr>
      <w:bookmarkStart w:id="0" w:name="_Hlk77608544"/>
      <w:r>
        <w:t xml:space="preserve">Polymer casting.  </w:t>
      </w:r>
    </w:p>
    <w:p w14:paraId="61086903" w14:textId="08E9CF95" w:rsidR="00EF297B" w:rsidRDefault="00EF297B" w:rsidP="000F37CE">
      <w:pPr>
        <w:pStyle w:val="Answer"/>
        <w:numPr>
          <w:ilvl w:val="0"/>
          <w:numId w:val="18"/>
        </w:numPr>
      </w:pPr>
      <w:r>
        <w:t xml:space="preserve">3D-printing. </w:t>
      </w:r>
    </w:p>
    <w:p w14:paraId="1AB17827" w14:textId="0CCD2CBF" w:rsidR="00EF297B" w:rsidRPr="0079599B" w:rsidRDefault="00EF297B" w:rsidP="000F37CE">
      <w:pPr>
        <w:pStyle w:val="Answer"/>
        <w:numPr>
          <w:ilvl w:val="0"/>
          <w:numId w:val="18"/>
        </w:numPr>
        <w:rPr>
          <w:color w:val="FF0000"/>
        </w:rPr>
      </w:pPr>
      <w:r w:rsidRPr="0079599B">
        <w:rPr>
          <w:color w:val="FF0000"/>
        </w:rPr>
        <w:t>CNC machining</w:t>
      </w:r>
      <w:r>
        <w:rPr>
          <w:color w:val="FF0000"/>
        </w:rPr>
        <w:t>.</w:t>
      </w:r>
      <w:r w:rsidRPr="0079599B">
        <w:rPr>
          <w:color w:val="FF0000"/>
        </w:rPr>
        <w:t xml:space="preserve"> </w:t>
      </w:r>
    </w:p>
    <w:p w14:paraId="255B1E67" w14:textId="363A55E8" w:rsidR="00EF297B" w:rsidRDefault="00EF297B" w:rsidP="000F37CE">
      <w:pPr>
        <w:pStyle w:val="Answer"/>
        <w:numPr>
          <w:ilvl w:val="0"/>
          <w:numId w:val="18"/>
        </w:numPr>
      </w:pPr>
      <w:r>
        <w:t xml:space="preserve">Vacuum forming. </w:t>
      </w:r>
    </w:p>
    <w:bookmarkEnd w:id="0"/>
    <w:p w14:paraId="33AA0BAB" w14:textId="77777777" w:rsidR="00EF297B" w:rsidRDefault="00EF297B" w:rsidP="000F37CE">
      <w:pPr>
        <w:pStyle w:val="Answer"/>
        <w:ind w:left="0"/>
      </w:pPr>
    </w:p>
    <w:p w14:paraId="1D8E6615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>What is another term used for 3D-printing?</w:t>
      </w:r>
    </w:p>
    <w:p w14:paraId="7AEEE7A0" w14:textId="683C1876" w:rsidR="00EF297B" w:rsidRDefault="00EF297B" w:rsidP="000F37CE">
      <w:pPr>
        <w:pStyle w:val="Answer"/>
        <w:numPr>
          <w:ilvl w:val="0"/>
          <w:numId w:val="19"/>
        </w:numPr>
      </w:pPr>
      <w:r>
        <w:t xml:space="preserve">Polymer casting.  </w:t>
      </w:r>
    </w:p>
    <w:p w14:paraId="3A38E793" w14:textId="648344FA" w:rsidR="00EF297B" w:rsidRDefault="00EF297B" w:rsidP="000F37CE">
      <w:pPr>
        <w:pStyle w:val="Answer"/>
        <w:numPr>
          <w:ilvl w:val="0"/>
          <w:numId w:val="19"/>
        </w:numPr>
      </w:pPr>
      <w:r>
        <w:t xml:space="preserve">Blow moulding.  </w:t>
      </w:r>
    </w:p>
    <w:p w14:paraId="3418D562" w14:textId="1AFA0A0F" w:rsidR="00EF297B" w:rsidRPr="0079599B" w:rsidRDefault="00EF297B" w:rsidP="000F37CE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A</w:t>
      </w:r>
      <w:r w:rsidRPr="00AA5E23">
        <w:rPr>
          <w:color w:val="FF0000"/>
        </w:rPr>
        <w:t>dditive manufacturing</w:t>
      </w:r>
      <w:r>
        <w:rPr>
          <w:color w:val="FF0000"/>
        </w:rPr>
        <w:t>.</w:t>
      </w:r>
    </w:p>
    <w:p w14:paraId="37BEE86B" w14:textId="05608FC2" w:rsidR="00EF297B" w:rsidRDefault="00EF297B" w:rsidP="000F37CE">
      <w:pPr>
        <w:pStyle w:val="Answer"/>
        <w:numPr>
          <w:ilvl w:val="0"/>
          <w:numId w:val="19"/>
        </w:numPr>
      </w:pPr>
      <w:r>
        <w:t xml:space="preserve">Rotational forming. </w:t>
      </w:r>
    </w:p>
    <w:p w14:paraId="31E72637" w14:textId="77777777" w:rsidR="00EF297B" w:rsidRDefault="00EF297B" w:rsidP="000F37CE">
      <w:pPr>
        <w:pStyle w:val="Answer"/>
        <w:ind w:left="360"/>
      </w:pPr>
    </w:p>
    <w:p w14:paraId="0BB1E18D" w14:textId="77777777" w:rsidR="00EF297B" w:rsidRDefault="00EF297B" w:rsidP="000F37CE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4226A255" w14:textId="358CFAF8" w:rsidR="00EF297B" w:rsidRPr="00A02552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5F2E74FD" w14:textId="7C84BDBA" w:rsidR="00EF297B" w:rsidRPr="00C24DCE" w:rsidRDefault="00EF297B" w:rsidP="000F37CE">
      <w:pPr>
        <w:pStyle w:val="Answer"/>
        <w:numPr>
          <w:ilvl w:val="0"/>
          <w:numId w:val="20"/>
        </w:numPr>
        <w:rPr>
          <w:color w:val="FF0000"/>
        </w:rPr>
      </w:pPr>
      <w:r w:rsidRPr="00C24DCE">
        <w:rPr>
          <w:color w:val="FF0000"/>
        </w:rPr>
        <w:t>Reduced energy bills</w:t>
      </w:r>
      <w:r>
        <w:rPr>
          <w:color w:val="FF0000"/>
        </w:rPr>
        <w:t>.</w:t>
      </w:r>
      <w:r w:rsidRPr="00C24DCE">
        <w:rPr>
          <w:color w:val="FF0000"/>
        </w:rPr>
        <w:t xml:space="preserve">   </w:t>
      </w:r>
    </w:p>
    <w:p w14:paraId="144AED26" w14:textId="0B6F8D46" w:rsidR="00EF297B" w:rsidRPr="00A02552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1978791D" w14:textId="518B5DEB" w:rsidR="00EF297B" w:rsidRDefault="00EF297B" w:rsidP="000F37CE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3DCB0AC1" w14:textId="77777777" w:rsidR="00EF297B" w:rsidRDefault="00EF297B" w:rsidP="000F37CE">
      <w:pPr>
        <w:pStyle w:val="Answer"/>
        <w:ind w:left="0"/>
        <w:rPr>
          <w:color w:val="000000" w:themeColor="text1"/>
        </w:rPr>
      </w:pPr>
    </w:p>
    <w:p w14:paraId="316850F3" w14:textId="77777777" w:rsidR="00EF297B" w:rsidRDefault="00EF297B" w:rsidP="000F37CE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81243F">
        <w:rPr>
          <w:color w:val="000000" w:themeColor="text1"/>
        </w:rPr>
        <w:lastRenderedPageBreak/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09F65505" w14:textId="5F537133" w:rsidR="00EF297B" w:rsidRDefault="00EF297B" w:rsidP="000F37CE">
      <w:pPr>
        <w:pStyle w:val="Answer"/>
        <w:numPr>
          <w:ilvl w:val="0"/>
          <w:numId w:val="21"/>
        </w:numPr>
      </w:pPr>
      <w:r>
        <w:t xml:space="preserve">GPRS.  </w:t>
      </w:r>
    </w:p>
    <w:p w14:paraId="4A285305" w14:textId="1F2AA37F" w:rsidR="00EF297B" w:rsidRDefault="00EF297B" w:rsidP="000F37CE">
      <w:pPr>
        <w:pStyle w:val="Answer"/>
        <w:numPr>
          <w:ilvl w:val="0"/>
          <w:numId w:val="21"/>
        </w:numPr>
      </w:pPr>
      <w:r>
        <w:t xml:space="preserve">3G.   </w:t>
      </w:r>
    </w:p>
    <w:p w14:paraId="0805B51F" w14:textId="41CEFD2D" w:rsidR="00EF297B" w:rsidRPr="0079599B" w:rsidRDefault="00EF297B" w:rsidP="000F37CE">
      <w:pPr>
        <w:pStyle w:val="Answer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 xml:space="preserve">Bluetooth. </w:t>
      </w:r>
    </w:p>
    <w:p w14:paraId="5E02129E" w14:textId="3CD39079" w:rsidR="00EF297B" w:rsidRDefault="00EF297B" w:rsidP="000F37CE">
      <w:pPr>
        <w:pStyle w:val="Answer"/>
        <w:numPr>
          <w:ilvl w:val="0"/>
          <w:numId w:val="21"/>
        </w:numPr>
      </w:pPr>
      <w:r>
        <w:t xml:space="preserve">GPS. </w:t>
      </w:r>
    </w:p>
    <w:p w14:paraId="1091259F" w14:textId="77777777" w:rsidR="00EF297B" w:rsidRDefault="00EF297B" w:rsidP="000F37CE">
      <w:pPr>
        <w:pStyle w:val="Answer"/>
        <w:ind w:left="360"/>
      </w:pPr>
    </w:p>
    <w:p w14:paraId="2B5CFFA8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29C8A108" w14:textId="00232CC5" w:rsidR="00EF297B" w:rsidRDefault="00EF297B" w:rsidP="000F37CE">
      <w:pPr>
        <w:pStyle w:val="Answer"/>
        <w:numPr>
          <w:ilvl w:val="0"/>
          <w:numId w:val="22"/>
        </w:numPr>
      </w:pPr>
      <w:r>
        <w:t xml:space="preserve">Photography.   </w:t>
      </w:r>
    </w:p>
    <w:p w14:paraId="10D670F2" w14:textId="607938DD" w:rsidR="00EF297B" w:rsidRDefault="00EF297B" w:rsidP="000F37CE">
      <w:pPr>
        <w:pStyle w:val="Answer"/>
        <w:numPr>
          <w:ilvl w:val="0"/>
          <w:numId w:val="22"/>
        </w:numPr>
      </w:pPr>
      <w:r>
        <w:t>P</w:t>
      </w:r>
      <w:r w:rsidRPr="009675EA">
        <w:t>hotogrammetry</w:t>
      </w:r>
      <w:r>
        <w:t>.</w:t>
      </w:r>
    </w:p>
    <w:p w14:paraId="0DB7C0DE" w14:textId="25875213" w:rsidR="00EF297B" w:rsidRPr="0079599B" w:rsidRDefault="00EF297B" w:rsidP="000F37CE">
      <w:pPr>
        <w:pStyle w:val="Answer"/>
        <w:numPr>
          <w:ilvl w:val="0"/>
          <w:numId w:val="22"/>
        </w:numPr>
        <w:rPr>
          <w:color w:val="FF0000"/>
        </w:rPr>
      </w:pPr>
      <w:r w:rsidRPr="00137227">
        <w:rPr>
          <w:color w:val="FF0000"/>
        </w:rPr>
        <w:t xml:space="preserve">Computer </w:t>
      </w:r>
      <w:r>
        <w:rPr>
          <w:color w:val="FF0000"/>
        </w:rPr>
        <w:t>g</w:t>
      </w:r>
      <w:r w:rsidRPr="00137227">
        <w:rPr>
          <w:color w:val="FF0000"/>
        </w:rPr>
        <w:t xml:space="preserve">enerated </w:t>
      </w:r>
      <w:r>
        <w:rPr>
          <w:color w:val="FF0000"/>
        </w:rPr>
        <w:t>i</w:t>
      </w:r>
      <w:r w:rsidRPr="00137227">
        <w:rPr>
          <w:color w:val="FF0000"/>
        </w:rPr>
        <w:t>mages (CGI)</w:t>
      </w:r>
      <w:r>
        <w:rPr>
          <w:color w:val="FF0000"/>
        </w:rPr>
        <w:t>.</w:t>
      </w:r>
    </w:p>
    <w:p w14:paraId="5D6ECD07" w14:textId="53647852" w:rsidR="00EF297B" w:rsidRDefault="00EF297B" w:rsidP="000F37CE">
      <w:pPr>
        <w:pStyle w:val="Answer"/>
        <w:numPr>
          <w:ilvl w:val="0"/>
          <w:numId w:val="22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7EBC7136" w14:textId="77777777" w:rsidR="00EF297B" w:rsidRDefault="00EF297B" w:rsidP="000F37CE">
      <w:pPr>
        <w:pStyle w:val="Answer"/>
        <w:ind w:left="0"/>
      </w:pPr>
    </w:p>
    <w:p w14:paraId="1E50257F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03BB3CCD" w14:textId="7969E842" w:rsidR="00EF297B" w:rsidRDefault="00EF297B" w:rsidP="000F37CE">
      <w:pPr>
        <w:pStyle w:val="Answer"/>
        <w:numPr>
          <w:ilvl w:val="0"/>
          <w:numId w:val="23"/>
        </w:numPr>
      </w:pPr>
      <w:r>
        <w:t xml:space="preserve">Laptop.  </w:t>
      </w:r>
    </w:p>
    <w:p w14:paraId="411838C6" w14:textId="6F001ACB" w:rsidR="00EF297B" w:rsidRPr="00525576" w:rsidRDefault="00EF297B" w:rsidP="000F37CE">
      <w:pPr>
        <w:pStyle w:val="Answer"/>
        <w:numPr>
          <w:ilvl w:val="0"/>
          <w:numId w:val="23"/>
        </w:numPr>
        <w:rPr>
          <w:color w:val="FF0000"/>
        </w:rPr>
      </w:pPr>
      <w:r w:rsidRPr="00525576">
        <w:rPr>
          <w:color w:val="FF0000"/>
        </w:rPr>
        <w:t>Headset</w:t>
      </w:r>
      <w:r>
        <w:rPr>
          <w:color w:val="FF0000"/>
        </w:rPr>
        <w:t>.</w:t>
      </w:r>
      <w:r w:rsidRPr="00525576">
        <w:rPr>
          <w:color w:val="FF0000"/>
        </w:rPr>
        <w:t xml:space="preserve"> </w:t>
      </w:r>
    </w:p>
    <w:p w14:paraId="5946D586" w14:textId="7210D075" w:rsidR="00EF297B" w:rsidRPr="008F5474" w:rsidRDefault="00EF297B" w:rsidP="000F37CE">
      <w:pPr>
        <w:pStyle w:val="Answer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0D7A6E78" w14:textId="0A1A1C4E" w:rsidR="00EF297B" w:rsidRDefault="00EF297B" w:rsidP="000F37CE">
      <w:pPr>
        <w:pStyle w:val="Answer"/>
        <w:numPr>
          <w:ilvl w:val="0"/>
          <w:numId w:val="23"/>
        </w:numPr>
      </w:pPr>
      <w:r>
        <w:t xml:space="preserve">Phone. </w:t>
      </w:r>
    </w:p>
    <w:p w14:paraId="2CEC9D94" w14:textId="77777777" w:rsidR="00EF297B" w:rsidRDefault="00EF297B" w:rsidP="000F37CE">
      <w:pPr>
        <w:pStyle w:val="Answer"/>
        <w:ind w:left="360"/>
      </w:pPr>
    </w:p>
    <w:p w14:paraId="0C660226" w14:textId="77777777" w:rsidR="00EF297B" w:rsidRDefault="00EF297B" w:rsidP="000F37CE">
      <w:pPr>
        <w:pStyle w:val="Answer"/>
        <w:numPr>
          <w:ilvl w:val="0"/>
          <w:numId w:val="4"/>
        </w:numPr>
        <w:ind w:left="360"/>
      </w:pPr>
      <w:r>
        <w:t xml:space="preserve">What survey equipment is required for </w:t>
      </w:r>
      <w:r w:rsidRPr="00DD3432">
        <w:t>photogrammetry</w:t>
      </w:r>
      <w:r>
        <w:t>?</w:t>
      </w:r>
    </w:p>
    <w:p w14:paraId="406D14F1" w14:textId="55185FC9" w:rsidR="00EF297B" w:rsidRPr="00A02552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33C930AD" w14:textId="231F97BC" w:rsidR="00EF297B" w:rsidRPr="00C24DCE" w:rsidRDefault="00EF297B" w:rsidP="000F37CE">
      <w:pPr>
        <w:pStyle w:val="Answer"/>
        <w:numPr>
          <w:ilvl w:val="0"/>
          <w:numId w:val="24"/>
        </w:numPr>
        <w:rPr>
          <w:color w:val="FF0000"/>
        </w:rPr>
      </w:pPr>
      <w:r>
        <w:rPr>
          <w:color w:val="FF0000"/>
        </w:rPr>
        <w:t xml:space="preserve">Drone. </w:t>
      </w:r>
      <w:r w:rsidRPr="00C24DCE">
        <w:rPr>
          <w:color w:val="FF0000"/>
        </w:rPr>
        <w:t xml:space="preserve">   </w:t>
      </w:r>
    </w:p>
    <w:p w14:paraId="485D2F7E" w14:textId="0E0CC87D" w:rsidR="00EF297B" w:rsidRPr="00A02552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39F3DC06" w14:textId="1B7417F0" w:rsidR="00EF297B" w:rsidRDefault="00EF297B" w:rsidP="000F37CE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5B4CB78E" w14:textId="77777777" w:rsidR="00EF297B" w:rsidRPr="00A02552" w:rsidRDefault="00EF297B" w:rsidP="000F37CE">
      <w:pPr>
        <w:pStyle w:val="Answer"/>
        <w:ind w:left="0"/>
        <w:rPr>
          <w:color w:val="000000" w:themeColor="text1"/>
        </w:rPr>
      </w:pPr>
    </w:p>
    <w:bookmarkEnd w:id="1"/>
    <w:p w14:paraId="292AB993" w14:textId="77777777" w:rsidR="00EF297B" w:rsidRPr="00A02552" w:rsidRDefault="00EF297B" w:rsidP="000F37CE">
      <w:pPr>
        <w:pStyle w:val="Answer"/>
        <w:ind w:left="360"/>
        <w:rPr>
          <w:color w:val="000000" w:themeColor="text1"/>
        </w:rPr>
      </w:pPr>
    </w:p>
    <w:p w14:paraId="671E00F6" w14:textId="77777777" w:rsidR="00EF297B" w:rsidRPr="00A02552" w:rsidRDefault="00EF297B" w:rsidP="000F37CE">
      <w:pPr>
        <w:pStyle w:val="Answer"/>
        <w:ind w:left="0"/>
        <w:rPr>
          <w:color w:val="000000" w:themeColor="text1"/>
        </w:rPr>
      </w:pPr>
    </w:p>
    <w:p w14:paraId="0517BEEE" w14:textId="77777777" w:rsidR="00EF297B" w:rsidRPr="003953F1" w:rsidRDefault="00EF297B" w:rsidP="000F37CE">
      <w:pPr>
        <w:pStyle w:val="Answer"/>
        <w:ind w:left="360"/>
        <w:rPr>
          <w:color w:val="000000" w:themeColor="text1"/>
        </w:rPr>
      </w:pPr>
    </w:p>
    <w:p w14:paraId="7B04509A" w14:textId="77777777" w:rsidR="00EF297B" w:rsidRDefault="00EF297B" w:rsidP="000F37CE">
      <w:pPr>
        <w:pStyle w:val="Answer"/>
        <w:ind w:left="360"/>
      </w:pPr>
    </w:p>
    <w:p w14:paraId="6F952139" w14:textId="77777777" w:rsidR="00EF297B" w:rsidRDefault="00EF297B" w:rsidP="000F37CE">
      <w:pPr>
        <w:pStyle w:val="Answer"/>
        <w:ind w:left="0"/>
      </w:pPr>
    </w:p>
    <w:p w14:paraId="47287C85" w14:textId="77777777" w:rsidR="00EF297B" w:rsidRDefault="00EF297B" w:rsidP="000F37CE">
      <w:pPr>
        <w:pStyle w:val="Answer"/>
        <w:ind w:left="0"/>
      </w:pPr>
    </w:p>
    <w:p w14:paraId="42F12AA1" w14:textId="77777777" w:rsidR="006E1028" w:rsidRDefault="006E1028" w:rsidP="000F37CE">
      <w:pPr>
        <w:rPr>
          <w:rFonts w:cs="Arial"/>
          <w:szCs w:val="22"/>
        </w:rPr>
      </w:pPr>
    </w:p>
    <w:p w14:paraId="38FD4BB0" w14:textId="77777777" w:rsidR="006E1028" w:rsidRDefault="006E1028" w:rsidP="000F37CE">
      <w:pPr>
        <w:pStyle w:val="Answer"/>
        <w:ind w:left="0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2B85" w14:textId="77777777" w:rsidR="008304D5" w:rsidRDefault="008304D5">
      <w:pPr>
        <w:spacing w:before="0" w:after="0"/>
      </w:pPr>
      <w:r>
        <w:separator/>
      </w:r>
    </w:p>
  </w:endnote>
  <w:endnote w:type="continuationSeparator" w:id="0">
    <w:p w14:paraId="79EB5C4F" w14:textId="77777777" w:rsidR="008304D5" w:rsidRDefault="008304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15A3" w14:textId="77777777" w:rsidR="00652FF6" w:rsidRDefault="00652F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52B8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868D553" wp14:editId="68CCD7A5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B0E254D" w14:textId="18E582BD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52FF6" w:rsidRPr="00652FF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8B9D244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8D5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" fillcolor="white [3201]" strokecolor="white [3212]" strokeweight=".5pt">
              <v:textbox>
                <w:txbxContent>
                  <w:p w14:paraId="3B0E254D" w14:textId="18E582BD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52FF6" w:rsidRPr="00652FF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8B9D244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79D6F2" wp14:editId="7E37BB0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90F1" w14:textId="77777777" w:rsidR="00652FF6" w:rsidRDefault="00652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CC070" w14:textId="77777777" w:rsidR="008304D5" w:rsidRDefault="008304D5">
      <w:pPr>
        <w:spacing w:before="0" w:after="0"/>
      </w:pPr>
      <w:r>
        <w:separator/>
      </w:r>
    </w:p>
  </w:footnote>
  <w:footnote w:type="continuationSeparator" w:id="0">
    <w:p w14:paraId="14684858" w14:textId="77777777" w:rsidR="008304D5" w:rsidRDefault="008304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50CDC" w14:textId="77777777" w:rsidR="00652FF6" w:rsidRDefault="00652F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BAA0E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71F3FA" wp14:editId="38A9727F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59D7CB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79A4036" wp14:editId="539E3B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FD465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87A7" w14:textId="77777777" w:rsidR="00652FF6" w:rsidRDefault="00652F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62ED7"/>
    <w:multiLevelType w:val="hybridMultilevel"/>
    <w:tmpl w:val="2E6C31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00CE0"/>
    <w:multiLevelType w:val="hybridMultilevel"/>
    <w:tmpl w:val="3CC4AF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3537C"/>
    <w:multiLevelType w:val="hybridMultilevel"/>
    <w:tmpl w:val="203E72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A3AFA"/>
    <w:multiLevelType w:val="hybridMultilevel"/>
    <w:tmpl w:val="78A0F5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37463"/>
    <w:multiLevelType w:val="hybridMultilevel"/>
    <w:tmpl w:val="A31E4B9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B6B"/>
    <w:multiLevelType w:val="hybridMultilevel"/>
    <w:tmpl w:val="D15EB13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6658BF"/>
    <w:multiLevelType w:val="hybridMultilevel"/>
    <w:tmpl w:val="9DEE295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74E5E"/>
    <w:multiLevelType w:val="hybridMultilevel"/>
    <w:tmpl w:val="5A8AE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D7698"/>
    <w:multiLevelType w:val="hybridMultilevel"/>
    <w:tmpl w:val="D1E6E08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063C5"/>
    <w:multiLevelType w:val="hybridMultilevel"/>
    <w:tmpl w:val="A94C69B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D4D54"/>
    <w:multiLevelType w:val="hybridMultilevel"/>
    <w:tmpl w:val="C2A25C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E3607"/>
    <w:multiLevelType w:val="hybridMultilevel"/>
    <w:tmpl w:val="CD222A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6ADE"/>
    <w:multiLevelType w:val="hybridMultilevel"/>
    <w:tmpl w:val="32C079E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3247A"/>
    <w:multiLevelType w:val="hybridMultilevel"/>
    <w:tmpl w:val="318ACA5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5129E"/>
    <w:multiLevelType w:val="hybridMultilevel"/>
    <w:tmpl w:val="B8923BF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06CD8"/>
    <w:multiLevelType w:val="hybridMultilevel"/>
    <w:tmpl w:val="E1506E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9675C"/>
    <w:multiLevelType w:val="hybridMultilevel"/>
    <w:tmpl w:val="FC421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6657E"/>
    <w:multiLevelType w:val="hybridMultilevel"/>
    <w:tmpl w:val="C45EEA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05615"/>
    <w:multiLevelType w:val="hybridMultilevel"/>
    <w:tmpl w:val="483A66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844"/>
    <w:multiLevelType w:val="hybridMultilevel"/>
    <w:tmpl w:val="15C820A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62A09"/>
    <w:multiLevelType w:val="hybridMultilevel"/>
    <w:tmpl w:val="DB226466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63EB60C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417677249">
    <w:abstractNumId w:val="3"/>
  </w:num>
  <w:num w:numId="2" w16cid:durableId="1925335135">
    <w:abstractNumId w:val="10"/>
  </w:num>
  <w:num w:numId="3" w16cid:durableId="141045638">
    <w:abstractNumId w:val="21"/>
  </w:num>
  <w:num w:numId="4" w16cid:durableId="403066300">
    <w:abstractNumId w:val="23"/>
  </w:num>
  <w:num w:numId="5" w16cid:durableId="2113814872">
    <w:abstractNumId w:val="14"/>
  </w:num>
  <w:num w:numId="6" w16cid:durableId="793721121">
    <w:abstractNumId w:val="6"/>
  </w:num>
  <w:num w:numId="7" w16cid:durableId="106170102">
    <w:abstractNumId w:val="20"/>
  </w:num>
  <w:num w:numId="8" w16cid:durableId="1431514102">
    <w:abstractNumId w:val="19"/>
  </w:num>
  <w:num w:numId="9" w16cid:durableId="433289974">
    <w:abstractNumId w:val="8"/>
  </w:num>
  <w:num w:numId="10" w16cid:durableId="131337303">
    <w:abstractNumId w:val="0"/>
  </w:num>
  <w:num w:numId="11" w16cid:durableId="820193615">
    <w:abstractNumId w:val="12"/>
  </w:num>
  <w:num w:numId="12" w16cid:durableId="516189182">
    <w:abstractNumId w:val="22"/>
  </w:num>
  <w:num w:numId="13" w16cid:durableId="710615240">
    <w:abstractNumId w:val="11"/>
  </w:num>
  <w:num w:numId="14" w16cid:durableId="664672870">
    <w:abstractNumId w:val="16"/>
  </w:num>
  <w:num w:numId="15" w16cid:durableId="749234916">
    <w:abstractNumId w:val="2"/>
  </w:num>
  <w:num w:numId="16" w16cid:durableId="38627253">
    <w:abstractNumId w:val="5"/>
  </w:num>
  <w:num w:numId="17" w16cid:durableId="732898532">
    <w:abstractNumId w:val="7"/>
  </w:num>
  <w:num w:numId="18" w16cid:durableId="1296106674">
    <w:abstractNumId w:val="13"/>
  </w:num>
  <w:num w:numId="19" w16cid:durableId="829174219">
    <w:abstractNumId w:val="18"/>
  </w:num>
  <w:num w:numId="20" w16cid:durableId="1825972372">
    <w:abstractNumId w:val="15"/>
  </w:num>
  <w:num w:numId="21" w16cid:durableId="286859235">
    <w:abstractNumId w:val="1"/>
  </w:num>
  <w:num w:numId="22" w16cid:durableId="1810588237">
    <w:abstractNumId w:val="17"/>
  </w:num>
  <w:num w:numId="23" w16cid:durableId="1202788292">
    <w:abstractNumId w:val="9"/>
  </w:num>
  <w:num w:numId="24" w16cid:durableId="1529179312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7B"/>
    <w:rsid w:val="000033BD"/>
    <w:rsid w:val="00043213"/>
    <w:rsid w:val="00082C62"/>
    <w:rsid w:val="000B231F"/>
    <w:rsid w:val="000E194B"/>
    <w:rsid w:val="000F37CE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F6A42"/>
    <w:rsid w:val="00404B31"/>
    <w:rsid w:val="00443B2E"/>
    <w:rsid w:val="00474F67"/>
    <w:rsid w:val="0048500D"/>
    <w:rsid w:val="004A5C79"/>
    <w:rsid w:val="00524E1B"/>
    <w:rsid w:val="006135C0"/>
    <w:rsid w:val="0064344C"/>
    <w:rsid w:val="00652FF6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304D5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93668"/>
    <w:rsid w:val="00CF2659"/>
    <w:rsid w:val="00D073BC"/>
    <w:rsid w:val="00D56B82"/>
    <w:rsid w:val="00D84108"/>
    <w:rsid w:val="00D94662"/>
    <w:rsid w:val="00DA2485"/>
    <w:rsid w:val="00DE29A8"/>
    <w:rsid w:val="00E34B29"/>
    <w:rsid w:val="00EF297B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101D6"/>
  <w15:docId w15:val="{A29C27BE-57D3-4136-8E3F-10ADA59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652FF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Construction.dotx</Template>
  <TotalTime>5</TotalTime>
  <Pages>4</Pages>
  <Words>596</Words>
  <Characters>3007</Characters>
  <Application>Microsoft Office Word</Application>
  <DocSecurity>0</DocSecurity>
  <Lines>200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2021-09-24T10:34:00Z</dcterms:created>
  <dcterms:modified xsi:type="dcterms:W3CDTF">2025-11-12T22:06:00Z</dcterms:modified>
</cp:coreProperties>
</file>